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E22DB" w14:textId="77777777" w:rsidR="009A0C12" w:rsidRDefault="009A0C12" w:rsidP="009A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WARBOYS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58C0BEB" w14:textId="77777777" w:rsidR="009A0C12" w:rsidRDefault="009A0C12" w:rsidP="009A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Haberdasher.</w:t>
      </w:r>
    </w:p>
    <w:p w14:paraId="58B20079" w14:textId="77777777" w:rsidR="009A0C12" w:rsidRDefault="009A0C12" w:rsidP="009A0C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C91473" w14:textId="77777777" w:rsidR="009A0C12" w:rsidRDefault="009A0C12" w:rsidP="009A0C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22483C" w14:textId="77777777" w:rsidR="009A0C12" w:rsidRDefault="009A0C12" w:rsidP="009A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May1477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Arnolde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haberdasher(q.v.), gifted his goods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chattels</w:t>
      </w:r>
      <w:proofErr w:type="gramEnd"/>
    </w:p>
    <w:p w14:paraId="5E39F213" w14:textId="77777777" w:rsidR="009A0C12" w:rsidRDefault="009A0C12" w:rsidP="009A0C1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grocer(q.v.),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Bolley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haberdasher(q.v.), and John Benson of London, haberdasher(q.v.).</w:t>
      </w:r>
    </w:p>
    <w:p w14:paraId="7008994B" w14:textId="77777777" w:rsidR="009A0C12" w:rsidRDefault="009A0C12" w:rsidP="009A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p.75)</w:t>
      </w:r>
    </w:p>
    <w:p w14:paraId="14EDBCA6" w14:textId="77777777" w:rsidR="009A0C12" w:rsidRDefault="009A0C12" w:rsidP="009A0C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6ADD14" w14:textId="77777777" w:rsidR="009A0C12" w:rsidRDefault="009A0C12" w:rsidP="009A0C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051FC" w14:textId="77777777" w:rsidR="009A0C12" w:rsidRDefault="009A0C12" w:rsidP="009A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2021</w:t>
      </w:r>
    </w:p>
    <w:p w14:paraId="6E67F3B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FB858" w14:textId="77777777" w:rsidR="009A0C12" w:rsidRDefault="009A0C12" w:rsidP="009139A6">
      <w:r>
        <w:separator/>
      </w:r>
    </w:p>
  </w:endnote>
  <w:endnote w:type="continuationSeparator" w:id="0">
    <w:p w14:paraId="5E859B1D" w14:textId="77777777" w:rsidR="009A0C12" w:rsidRDefault="009A0C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52A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39B8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88E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FCC38A" w14:textId="77777777" w:rsidR="009A0C12" w:rsidRDefault="009A0C12" w:rsidP="009139A6">
      <w:r>
        <w:separator/>
      </w:r>
    </w:p>
  </w:footnote>
  <w:footnote w:type="continuationSeparator" w:id="0">
    <w:p w14:paraId="11B9E072" w14:textId="77777777" w:rsidR="009A0C12" w:rsidRDefault="009A0C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1D1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762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6D9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12"/>
    <w:rsid w:val="000666E0"/>
    <w:rsid w:val="002510B7"/>
    <w:rsid w:val="005C130B"/>
    <w:rsid w:val="00826F5C"/>
    <w:rsid w:val="009139A6"/>
    <w:rsid w:val="009448BB"/>
    <w:rsid w:val="009A0C12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54642"/>
  <w15:chartTrackingRefBased/>
  <w15:docId w15:val="{8524947B-8D83-4469-84DE-2E5C4C59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2021-03-20T22:13:00Z</dcterms:created>
  <dcterms:modified xsi:type="dcterms:W3CDTF">2021-03-20T22:13:00Z</dcterms:modified>
</cp:coreProperties>
</file>